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2B824" w14:textId="77777777" w:rsidR="00965B84" w:rsidRDefault="00965B84" w:rsidP="00965B84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Lewis BACHAN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fl.1404)</w:t>
      </w:r>
    </w:p>
    <w:p w14:paraId="5E1F0A1A" w14:textId="77777777" w:rsidR="00965B84" w:rsidRDefault="00965B84" w:rsidP="00965B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67D37D28" w14:textId="77777777" w:rsidR="00965B84" w:rsidRDefault="00965B84" w:rsidP="00965B84">
      <w:pPr>
        <w:pStyle w:val="NoSpacing"/>
        <w:rPr>
          <w:rFonts w:cs="Times New Roman"/>
          <w:szCs w:val="24"/>
        </w:rPr>
      </w:pPr>
    </w:p>
    <w:p w14:paraId="37754F15" w14:textId="77777777" w:rsidR="00965B84" w:rsidRDefault="00965B84" w:rsidP="00965B84">
      <w:pPr>
        <w:pStyle w:val="NoSpacing"/>
        <w:rPr>
          <w:rFonts w:cs="Times New Roman"/>
          <w:szCs w:val="24"/>
        </w:rPr>
      </w:pPr>
    </w:p>
    <w:p w14:paraId="2A67B385" w14:textId="77777777" w:rsidR="00965B84" w:rsidRDefault="00965B84" w:rsidP="00965B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served in the garrisons at Cardigan and Lampeter under Sir Thomas</w:t>
      </w:r>
    </w:p>
    <w:p w14:paraId="675EB574" w14:textId="77777777" w:rsidR="00965B84" w:rsidRDefault="00965B84" w:rsidP="00965B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Burton(q.v.).</w:t>
      </w:r>
    </w:p>
    <w:p w14:paraId="37640F90" w14:textId="77777777" w:rsidR="00965B84" w:rsidRDefault="00965B84" w:rsidP="00965B8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E101/43/36,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4B5DAC9" w14:textId="77777777" w:rsidR="00965B84" w:rsidRDefault="00965B84" w:rsidP="00965B8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1F9711D6" w14:textId="77777777" w:rsidR="00965B84" w:rsidRDefault="00965B84" w:rsidP="00965B8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193F6CB" w14:textId="77777777" w:rsidR="00965B84" w:rsidRDefault="00965B84" w:rsidP="00965B8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46F7821" w14:textId="77777777" w:rsidR="00965B84" w:rsidRDefault="00965B84" w:rsidP="00965B8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November 2022</w:t>
      </w:r>
    </w:p>
    <w:p w14:paraId="6E5CF1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CD6EA" w14:textId="77777777" w:rsidR="00965B84" w:rsidRDefault="00965B84" w:rsidP="009139A6">
      <w:r>
        <w:separator/>
      </w:r>
    </w:p>
  </w:endnote>
  <w:endnote w:type="continuationSeparator" w:id="0">
    <w:p w14:paraId="364B4BD3" w14:textId="77777777" w:rsidR="00965B84" w:rsidRDefault="00965B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0B4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11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37D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01098" w14:textId="77777777" w:rsidR="00965B84" w:rsidRDefault="00965B84" w:rsidP="009139A6">
      <w:r>
        <w:separator/>
      </w:r>
    </w:p>
  </w:footnote>
  <w:footnote w:type="continuationSeparator" w:id="0">
    <w:p w14:paraId="4C28F2BE" w14:textId="77777777" w:rsidR="00965B84" w:rsidRDefault="00965B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1CA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C2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225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B84"/>
    <w:rsid w:val="000666E0"/>
    <w:rsid w:val="002510B7"/>
    <w:rsid w:val="005C130B"/>
    <w:rsid w:val="00826F5C"/>
    <w:rsid w:val="009139A6"/>
    <w:rsid w:val="009448BB"/>
    <w:rsid w:val="00947624"/>
    <w:rsid w:val="00965B8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8918B"/>
  <w15:chartTrackingRefBased/>
  <w15:docId w15:val="{78299C2F-237F-4945-8E85-9377072D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2022-11-25T19:59:00Z</dcterms:created>
  <dcterms:modified xsi:type="dcterms:W3CDTF">2022-11-25T19:59:00Z</dcterms:modified>
</cp:coreProperties>
</file>